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98BC2" w14:textId="77777777" w:rsidR="00506FB4" w:rsidRDefault="00506FB4" w:rsidP="00506FB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Robert ASSHBY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E037522" w14:textId="77777777" w:rsidR="00506FB4" w:rsidRDefault="00506FB4" w:rsidP="00506FB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25B16328" w14:textId="77777777" w:rsidR="00506FB4" w:rsidRDefault="00506FB4" w:rsidP="00506FB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135CC27" w14:textId="77777777" w:rsidR="00506FB4" w:rsidRDefault="00506FB4" w:rsidP="00506FB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7E5A6BF" w14:textId="77777777" w:rsidR="00506FB4" w:rsidRDefault="00506FB4" w:rsidP="00506FB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303AB82B" w14:textId="77777777" w:rsidR="00506FB4" w:rsidRDefault="00506FB4" w:rsidP="00506FB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57B807BC" w14:textId="77777777" w:rsidR="00506FB4" w:rsidRPr="00065994" w:rsidRDefault="00506FB4" w:rsidP="00506FB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7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A0DA764" w14:textId="77777777" w:rsidR="00506FB4" w:rsidRDefault="00506FB4" w:rsidP="00506FB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8DB76FB" w14:textId="77777777" w:rsidR="00506FB4" w:rsidRDefault="00506FB4" w:rsidP="00506FB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67031E1" w14:textId="77777777" w:rsidR="00506FB4" w:rsidRDefault="00506FB4" w:rsidP="00506FB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9367581" w14:textId="77777777" w:rsidR="00506FB4" w:rsidRDefault="00506FB4" w:rsidP="00506FB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16 October 2024</w:t>
      </w:r>
    </w:p>
    <w:p w14:paraId="16018CA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1DB5F" w14:textId="77777777" w:rsidR="00506FB4" w:rsidRDefault="00506FB4" w:rsidP="009139A6">
      <w:r>
        <w:separator/>
      </w:r>
    </w:p>
  </w:endnote>
  <w:endnote w:type="continuationSeparator" w:id="0">
    <w:p w14:paraId="0B21D495" w14:textId="77777777" w:rsidR="00506FB4" w:rsidRDefault="00506F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6BC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083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248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8FBC1" w14:textId="77777777" w:rsidR="00506FB4" w:rsidRDefault="00506FB4" w:rsidP="009139A6">
      <w:r>
        <w:separator/>
      </w:r>
    </w:p>
  </w:footnote>
  <w:footnote w:type="continuationSeparator" w:id="0">
    <w:p w14:paraId="36CD34DF" w14:textId="77777777" w:rsidR="00506FB4" w:rsidRDefault="00506F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665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144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86F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FB4"/>
    <w:rsid w:val="000666E0"/>
    <w:rsid w:val="002510B7"/>
    <w:rsid w:val="00270799"/>
    <w:rsid w:val="00506FB4"/>
    <w:rsid w:val="005C130B"/>
    <w:rsid w:val="00826F5C"/>
    <w:rsid w:val="009139A6"/>
    <w:rsid w:val="009411C2"/>
    <w:rsid w:val="009448BB"/>
    <w:rsid w:val="00947624"/>
    <w:rsid w:val="00A3176C"/>
    <w:rsid w:val="00AE65F8"/>
    <w:rsid w:val="00B40560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58A0B"/>
  <w15:chartTrackingRefBased/>
  <w15:docId w15:val="{FB980576-6747-4C1A-BCB6-6C9BE8C1E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2025-01-11T07:43:00Z</dcterms:created>
  <dcterms:modified xsi:type="dcterms:W3CDTF">2025-01-11T07:43:00Z</dcterms:modified>
</cp:coreProperties>
</file>